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Stockport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Stockport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Stockport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Stockport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Stockport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Stockport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45.0% </w:t>
      </w:r>
      <w:r w:rsidRPr="004747BF">
        <w:rPr>
          <w:rFonts w:ascii="Libre Franklin Light" w:eastAsia="Times New Roman" w:hAnsi="Libre Franklin Light" w:cs="Calibri Light"/>
        </w:rPr>
        <w:t xml:space="preserve">of those respondents classified as PGSI 8+ in Stockport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Stockport is estimated to be </w:t>
      </w:r>
      <w:r w:rsidRPr="00773DF7">
        <w:rPr>
          <w:rFonts w:ascii="Libre Franklin Light" w:eastAsia="Times New Roman" w:hAnsi="Libre Franklin Light" w:cs="Calibri Light"/>
          <w:b/>
          <w:bCs/>
          <w:color w:val="C45911" w:themeColor="accent2" w:themeShade="BF"/>
        </w:rPr>
        <w:t xml:space="preserve">£4,509,056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Stockport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Stockport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Stockport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Stockport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tockpor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Stockport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tockpor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Stockport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Stockport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45.0%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tockpor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Stockport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Stockport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Stockport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Stockport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Stockport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Stockport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£4,509,056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Stockport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£73,445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£1,518,886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£108,808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£30,602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£56,104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£2,721,211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£4,509,056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Stockport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Stockport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Stockport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Stockport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12.6%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Stockport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Stockport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Stockport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Stockport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Stockport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12.6%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Stockport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Stockport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Stockport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0F2FE3B-0088-4F8E-9DF5-86BE2FE5944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